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2359" w:rsidRDefault="007E2359" w:rsidP="007E2359">
      <w:bookmarkStart w:id="0" w:name="_GoBack"/>
      <w:r>
        <w:rPr>
          <w:u w:val="single"/>
        </w:rPr>
        <w:t>Margery LEGH</w:t>
      </w:r>
      <w:r>
        <w:t xml:space="preserve">    </w:t>
      </w:r>
      <w:proofErr w:type="gramStart"/>
      <w:r>
        <w:t xml:space="preserve">   (</w:t>
      </w:r>
      <w:proofErr w:type="gramEnd"/>
      <w:r>
        <w:t>fl.1490)</w:t>
      </w:r>
    </w:p>
    <w:bookmarkEnd w:id="0"/>
    <w:p w:rsidR="007E2359" w:rsidRDefault="007E2359" w:rsidP="007E2359"/>
    <w:p w:rsidR="007E2359" w:rsidRDefault="007E2359" w:rsidP="007E2359"/>
    <w:p w:rsidR="007E2359" w:rsidRDefault="007E2359" w:rsidP="007E2359">
      <w:r>
        <w:t xml:space="preserve">Daughter of Robert </w:t>
      </w:r>
      <w:proofErr w:type="spellStart"/>
      <w:r>
        <w:t>Legh</w:t>
      </w:r>
      <w:proofErr w:type="spellEnd"/>
      <w:r>
        <w:t>.    (I.G.I.)</w:t>
      </w:r>
    </w:p>
    <w:p w:rsidR="007E2359" w:rsidRDefault="007E2359" w:rsidP="007E2359">
      <w:r>
        <w:t>= William Davenport of Bramhall, Cheshire, (</w:t>
      </w:r>
      <w:proofErr w:type="gramStart"/>
      <w:r>
        <w:t>d.1528)(</w:t>
      </w:r>
      <w:proofErr w:type="gramEnd"/>
      <w:r>
        <w:t>q.v.).  (ibid.)</w:t>
      </w:r>
    </w:p>
    <w:p w:rsidR="007E2359" w:rsidRDefault="007E2359" w:rsidP="007E2359">
      <w:r>
        <w:t>Children:  Matilda(q.v.), William(q.v.), Ellen(q.v.), John(q.v.), Cecily(q.v.), Margaret(q.v.), Robert, George, Hugh, Reginald, Isabel and Christopher. (ibid.)</w:t>
      </w:r>
    </w:p>
    <w:p w:rsidR="007E2359" w:rsidRDefault="007E2359" w:rsidP="007E2359"/>
    <w:p w:rsidR="007E2359" w:rsidRDefault="007E2359" w:rsidP="007E2359"/>
    <w:p w:rsidR="007E2359" w:rsidRDefault="007E2359" w:rsidP="007E2359"/>
    <w:p w:rsidR="007E2359" w:rsidRPr="00B360AA" w:rsidRDefault="007E2359" w:rsidP="007E2359">
      <w:r>
        <w:t>18 March 2016</w:t>
      </w:r>
    </w:p>
    <w:p w:rsidR="006B2F86" w:rsidRPr="00E71FC3" w:rsidRDefault="007E235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2359" w:rsidRDefault="007E2359" w:rsidP="00E71FC3">
      <w:r>
        <w:separator/>
      </w:r>
    </w:p>
  </w:endnote>
  <w:endnote w:type="continuationSeparator" w:id="0">
    <w:p w:rsidR="007E2359" w:rsidRDefault="007E235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2359" w:rsidRDefault="007E2359" w:rsidP="00E71FC3">
      <w:r>
        <w:separator/>
      </w:r>
    </w:p>
  </w:footnote>
  <w:footnote w:type="continuationSeparator" w:id="0">
    <w:p w:rsidR="007E2359" w:rsidRDefault="007E235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359"/>
    <w:rsid w:val="007E235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A494877-9E01-4A5D-9C0B-643013B7D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7E23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2016-03-18T12:35:00Z</dcterms:created>
  <dcterms:modified xsi:type="dcterms:W3CDTF">2016-03-18T12:35:00Z</dcterms:modified>
</cp:coreProperties>
</file>